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335" w:rsidRDefault="00FE2335" w:rsidP="00FE2335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文书上的签名（印鉴）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FE233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FE233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申请人的身份证（法人主体资格材料）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E2335" w:rsidRDefault="00FE2335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真实有效；本人亲自办理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E2335" w:rsidRDefault="00FE2335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E2335" w:rsidRDefault="00FE2335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E2335" w:rsidRDefault="00FE2335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FE233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E2335" w:rsidRDefault="00FE2335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E2335" w:rsidRDefault="00FE2335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E2335" w:rsidRDefault="00FE2335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E2335" w:rsidRDefault="00FE2335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FE233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印鉴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E2335" w:rsidRDefault="00FE2335" w:rsidP="00B2334E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E2335" w:rsidRDefault="00FE2335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E2335" w:rsidRDefault="00FE2335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E2335" w:rsidRDefault="00FE2335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FE233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E2335" w:rsidRDefault="00FE2335" w:rsidP="00B2334E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公证处可代拟文书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E2335" w:rsidRDefault="00FE2335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E2335" w:rsidRDefault="00FE2335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E2335" w:rsidRDefault="00FE2335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FE233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E2335" w:rsidRDefault="00FE2335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E2335" w:rsidRDefault="00FE2335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E2335" w:rsidRDefault="00FE2335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E2335" w:rsidRDefault="00FE2335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FE2335" w:rsidRDefault="00FE2335" w:rsidP="005046DB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FE2335" w:rsidRDefault="00FE2335" w:rsidP="005046DB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>2</w:t>
      </w:r>
      <w:r>
        <w:rPr>
          <w:rFonts w:ascii="黑体" w:eastAsia="黑体" w:hAnsi="黑体" w:cs="黑体" w:hint="eastAsia"/>
          <w:sz w:val="21"/>
          <w:szCs w:val="21"/>
        </w:rPr>
        <w:t>、最快办结时限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FE2335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E2335" w:rsidRDefault="00FE2335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FE2335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E2335" w:rsidRDefault="00FE2335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E2335" w:rsidRDefault="00FE2335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FE2335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E2335" w:rsidRDefault="00FE2335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E2335" w:rsidRDefault="00FE2335" w:rsidP="00B2334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FE2335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E2335" w:rsidRDefault="00FE2335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E2335" w:rsidRDefault="00FE2335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FE2335" w:rsidRPr="00412996" w:rsidRDefault="00FE2335" w:rsidP="00A909F9">
      <w:pPr>
        <w:rPr>
          <w:rFonts w:cs="Times New Roman"/>
        </w:rPr>
      </w:pPr>
    </w:p>
    <w:p w:rsidR="00FE2335" w:rsidRPr="002B0D42" w:rsidRDefault="00FE2335" w:rsidP="00A909F9">
      <w:pPr>
        <w:rPr>
          <w:rFonts w:cs="Times New Roman"/>
        </w:rPr>
      </w:pPr>
    </w:p>
    <w:p w:rsidR="00FE2335" w:rsidRPr="00D85863" w:rsidRDefault="00FE2335" w:rsidP="00A909F9">
      <w:pPr>
        <w:rPr>
          <w:rFonts w:cs="Times New Roman"/>
        </w:rPr>
      </w:pPr>
    </w:p>
    <w:p w:rsidR="00FE2335" w:rsidRPr="00A909F9" w:rsidRDefault="00FE2335">
      <w:pPr>
        <w:rPr>
          <w:rFonts w:cs="Times New Roman"/>
        </w:rPr>
      </w:pPr>
    </w:p>
    <w:sectPr w:rsidR="00FE2335" w:rsidRPr="00A909F9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335" w:rsidRDefault="00FE2335" w:rsidP="00A909F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E2335" w:rsidRDefault="00FE2335" w:rsidP="00A909F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335" w:rsidRDefault="00FE2335" w:rsidP="00A909F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E2335" w:rsidRDefault="00FE2335" w:rsidP="00A909F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61DC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2992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42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4A43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2996"/>
    <w:rsid w:val="004138AC"/>
    <w:rsid w:val="00413D4B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6DB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3FB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D61DC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2354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09F9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334E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BF6C91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4D4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5863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09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2335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9F9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909F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909F9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909F9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909F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94</Words>
  <Characters>539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2018-07-21T11:41:00Z</dcterms:created>
  <dcterms:modified xsi:type="dcterms:W3CDTF">2018-08-04T06:44:00Z</dcterms:modified>
</cp:coreProperties>
</file>